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VGHR-2026-031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Dorfgemeinschaftshaus Berschweiler bei Kirn - Innenputzarbeiten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Dorfgemeinschaftshaus Berschweiler bei Kirn - Innenputzarbeiten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